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FC3" w:rsidRDefault="003A0FC3" w:rsidP="003A0F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RUSSELL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A0FC3" w:rsidRDefault="003A0FC3" w:rsidP="003A0F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Whi</w:t>
      </w:r>
      <w:r w:rsidR="00937E38">
        <w:rPr>
          <w:rFonts w:ascii="Times New Roman" w:hAnsi="Times New Roman" w:cs="Times New Roman"/>
        </w:rPr>
        <w:t>t</w:t>
      </w:r>
      <w:bookmarkStart w:id="0" w:name="_GoBack"/>
      <w:bookmarkEnd w:id="0"/>
      <w:r>
        <w:rPr>
          <w:rFonts w:ascii="Times New Roman" w:hAnsi="Times New Roman" w:cs="Times New Roman"/>
        </w:rPr>
        <w:t>stable, Kent. Smith.</w:t>
      </w:r>
    </w:p>
    <w:p w:rsidR="003A0FC3" w:rsidRDefault="003A0FC3" w:rsidP="003A0FC3">
      <w:pPr>
        <w:rPr>
          <w:rFonts w:ascii="Times New Roman" w:hAnsi="Times New Roman" w:cs="Times New Roman"/>
        </w:rPr>
      </w:pPr>
    </w:p>
    <w:p w:rsidR="003A0FC3" w:rsidRDefault="003A0FC3" w:rsidP="003A0FC3">
      <w:pPr>
        <w:rPr>
          <w:rFonts w:ascii="Times New Roman" w:hAnsi="Times New Roman" w:cs="Times New Roman"/>
        </w:rPr>
      </w:pPr>
    </w:p>
    <w:p w:rsidR="003A0FC3" w:rsidRDefault="003A0FC3" w:rsidP="003A0F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Betham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3A0FC3" w:rsidRDefault="003A0FC3" w:rsidP="003A0F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3A0FC3" w:rsidRDefault="003A0FC3" w:rsidP="003A0FC3">
      <w:pPr>
        <w:rPr>
          <w:rFonts w:ascii="Times New Roman" w:hAnsi="Times New Roman" w:cs="Times New Roman"/>
        </w:rPr>
      </w:pPr>
    </w:p>
    <w:p w:rsidR="003A0FC3" w:rsidRDefault="003A0FC3" w:rsidP="003A0FC3">
      <w:pPr>
        <w:rPr>
          <w:rFonts w:ascii="Times New Roman" w:hAnsi="Times New Roman" w:cs="Times New Roman"/>
        </w:rPr>
      </w:pPr>
    </w:p>
    <w:p w:rsidR="003A0FC3" w:rsidRDefault="003A0FC3" w:rsidP="003A0F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February 2017</w:t>
      </w:r>
    </w:p>
    <w:p w:rsidR="006B2F86" w:rsidRPr="00E71FC3" w:rsidRDefault="00937E3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FC3" w:rsidRDefault="003A0FC3" w:rsidP="00E71FC3">
      <w:r>
        <w:separator/>
      </w:r>
    </w:p>
  </w:endnote>
  <w:endnote w:type="continuationSeparator" w:id="0">
    <w:p w:rsidR="003A0FC3" w:rsidRDefault="003A0FC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FC3" w:rsidRDefault="003A0FC3" w:rsidP="00E71FC3">
      <w:r>
        <w:separator/>
      </w:r>
    </w:p>
  </w:footnote>
  <w:footnote w:type="continuationSeparator" w:id="0">
    <w:p w:rsidR="003A0FC3" w:rsidRDefault="003A0FC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FC3"/>
    <w:rsid w:val="001A7C09"/>
    <w:rsid w:val="003A0FC3"/>
    <w:rsid w:val="00577BD5"/>
    <w:rsid w:val="00656CBA"/>
    <w:rsid w:val="006A1F77"/>
    <w:rsid w:val="00733BE7"/>
    <w:rsid w:val="00937E3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87945"/>
  <w15:chartTrackingRefBased/>
  <w15:docId w15:val="{D6F365D9-A01C-4B35-B68A-BD6E3160E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A0FC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2017-02-14T20:16:00Z</dcterms:created>
  <dcterms:modified xsi:type="dcterms:W3CDTF">2017-02-14T20:16:00Z</dcterms:modified>
</cp:coreProperties>
</file>